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B6B" w:rsidRDefault="00744B6B" w:rsidP="00744B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OSBARN, senior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44B6B" w:rsidRDefault="00744B6B" w:rsidP="00744B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Hadlow, Kent. Husbandman.</w:t>
      </w:r>
    </w:p>
    <w:p w:rsidR="00744B6B" w:rsidRDefault="00744B6B" w:rsidP="00744B6B">
      <w:pPr>
        <w:rPr>
          <w:rFonts w:ascii="Times New Roman" w:hAnsi="Times New Roman" w:cs="Times New Roman"/>
        </w:rPr>
      </w:pPr>
    </w:p>
    <w:p w:rsidR="00744B6B" w:rsidRDefault="00744B6B" w:rsidP="00744B6B">
      <w:pPr>
        <w:rPr>
          <w:rFonts w:ascii="Times New Roman" w:hAnsi="Times New Roman" w:cs="Times New Roman"/>
        </w:rPr>
      </w:pPr>
    </w:p>
    <w:p w:rsidR="00744B6B" w:rsidRDefault="00744B6B" w:rsidP="00744B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Alice Clerk(q.v.) and John Clerk(q.v.), as the executors of the late John</w:t>
      </w:r>
    </w:p>
    <w:p w:rsidR="00744B6B" w:rsidRDefault="00744B6B" w:rsidP="00744B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Clerk of Wrotham, Kent, Baron of the Exchequer(q.v.), brought a plaint</w:t>
      </w:r>
    </w:p>
    <w:p w:rsidR="00744B6B" w:rsidRDefault="00744B6B" w:rsidP="00744B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debt against him.</w:t>
      </w:r>
    </w:p>
    <w:p w:rsidR="00744B6B" w:rsidRDefault="00744B6B" w:rsidP="00744B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744B6B" w:rsidRDefault="00744B6B" w:rsidP="00744B6B">
      <w:pPr>
        <w:rPr>
          <w:rFonts w:ascii="Times New Roman" w:hAnsi="Times New Roman" w:cs="Times New Roman"/>
        </w:rPr>
      </w:pPr>
    </w:p>
    <w:p w:rsidR="00744B6B" w:rsidRDefault="00744B6B" w:rsidP="00744B6B">
      <w:pPr>
        <w:rPr>
          <w:rFonts w:ascii="Times New Roman" w:hAnsi="Times New Roman" w:cs="Times New Roman"/>
        </w:rPr>
      </w:pPr>
    </w:p>
    <w:p w:rsidR="00744B6B" w:rsidRDefault="00744B6B" w:rsidP="00744B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June 2017</w:t>
      </w:r>
    </w:p>
    <w:p w:rsidR="006B2F86" w:rsidRPr="00E71FC3" w:rsidRDefault="00744B6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B6B" w:rsidRDefault="00744B6B" w:rsidP="00E71FC3">
      <w:r>
        <w:separator/>
      </w:r>
    </w:p>
  </w:endnote>
  <w:endnote w:type="continuationSeparator" w:id="0">
    <w:p w:rsidR="00744B6B" w:rsidRDefault="00744B6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B6B" w:rsidRDefault="00744B6B" w:rsidP="00E71FC3">
      <w:r>
        <w:separator/>
      </w:r>
    </w:p>
  </w:footnote>
  <w:footnote w:type="continuationSeparator" w:id="0">
    <w:p w:rsidR="00744B6B" w:rsidRDefault="00744B6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B6B"/>
    <w:rsid w:val="001A7C09"/>
    <w:rsid w:val="00577BD5"/>
    <w:rsid w:val="00656CBA"/>
    <w:rsid w:val="006A1F77"/>
    <w:rsid w:val="00733BE7"/>
    <w:rsid w:val="00744B6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0E3A3B-15F4-4B32-B47B-FB3317BBB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4B6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2017-06-24T19:45:00Z</dcterms:created>
  <dcterms:modified xsi:type="dcterms:W3CDTF">2017-06-24T19:45:00Z</dcterms:modified>
</cp:coreProperties>
</file>